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99B" w:rsidRDefault="000039A5" w:rsidP="0018399B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-238125</wp:posOffset>
            </wp:positionV>
            <wp:extent cx="457200" cy="4572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oWords_4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2D6C67" w:rsidRDefault="002D6C67" w:rsidP="0018399B">
      <w:pPr>
        <w:jc w:val="right"/>
      </w:pPr>
    </w:p>
    <w:p w:rsidR="002D6C67" w:rsidRDefault="002D6C67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05071" w:rsidTr="007C1A15">
        <w:trPr>
          <w:jc w:val="center"/>
        </w:trPr>
        <w:tc>
          <w:tcPr>
            <w:tcW w:w="0" w:type="auto"/>
            <w:shd w:val="clear" w:color="auto" w:fill="auto"/>
          </w:tcPr>
          <w:p w:rsidR="00905071" w:rsidRDefault="002D6C67" w:rsidP="00905071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5891CBD8" wp14:editId="6C45F4D5">
                  <wp:extent cx="4716666" cy="2194560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ver 3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666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2D6C67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color w:val="5F1919"/>
                <w:sz w:val="72"/>
                <w:szCs w:val="72"/>
              </w:rPr>
            </w:pPr>
            <w:r w:rsidRPr="002D6C67">
              <w:rPr>
                <w:rFonts w:ascii="Franklin Gothic Demi Cond" w:hAnsi="Franklin Gothic Demi Cond"/>
                <w:color w:val="5F1919"/>
                <w:sz w:val="72"/>
                <w:szCs w:val="72"/>
              </w:rPr>
              <w:t>Document Title Here</w:t>
            </w:r>
            <w:bookmarkStart w:id="0" w:name="_GoBack"/>
            <w:bookmarkEnd w:id="0"/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2D6C67" w:rsidRDefault="002D6C67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5F191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" strokecolor="#5f191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>Whirl the World, First Avenue, Anytown.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2D6C67"/>
    <w:rsid w:val="003561EB"/>
    <w:rsid w:val="00384E70"/>
    <w:rsid w:val="0038530A"/>
    <w:rsid w:val="00441B05"/>
    <w:rsid w:val="00511D0C"/>
    <w:rsid w:val="005C1760"/>
    <w:rsid w:val="00677D4D"/>
    <w:rsid w:val="007806B7"/>
    <w:rsid w:val="007C1A15"/>
    <w:rsid w:val="007E7FC9"/>
    <w:rsid w:val="00842672"/>
    <w:rsid w:val="008C3859"/>
    <w:rsid w:val="00905071"/>
    <w:rsid w:val="00907810"/>
    <w:rsid w:val="0091245E"/>
    <w:rsid w:val="009431E9"/>
    <w:rsid w:val="00952810"/>
    <w:rsid w:val="009763EE"/>
    <w:rsid w:val="00A2642E"/>
    <w:rsid w:val="00A51931"/>
    <w:rsid w:val="00A739A4"/>
    <w:rsid w:val="00AB28A9"/>
    <w:rsid w:val="00AC57DD"/>
    <w:rsid w:val="00AE11A9"/>
    <w:rsid w:val="00B36DBD"/>
    <w:rsid w:val="00BC7C33"/>
    <w:rsid w:val="00C02DBB"/>
    <w:rsid w:val="00C05284"/>
    <w:rsid w:val="00C77A31"/>
    <w:rsid w:val="00D827D4"/>
    <w:rsid w:val="00D96449"/>
    <w:rsid w:val="00DD2D07"/>
    <w:rsid w:val="00E264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28A9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B36DBD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28A9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>
      <w:tblInd w:w="0" w:type="dxa"/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B36DBD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D75E-8924-47E4-AAB5-EF9FE83E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9</TotalTime>
  <Pages>2</Pages>
  <Words>18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7</cp:revision>
  <cp:lastPrinted>2013-11-13T09:41:00Z</cp:lastPrinted>
  <dcterms:created xsi:type="dcterms:W3CDTF">2013-11-13T13:28:00Z</dcterms:created>
  <dcterms:modified xsi:type="dcterms:W3CDTF">2013-11-17T16:40:00Z</dcterms:modified>
</cp:coreProperties>
</file>